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42A" w:rsidRDefault="003B442A" w:rsidP="00F94B46">
      <w:pPr>
        <w:spacing w:after="0" w:line="240" w:lineRule="auto"/>
        <w:ind w:firstLine="5940"/>
        <w:rPr>
          <w:rFonts w:ascii="Times New Roman" w:hAnsi="Times New Roman"/>
          <w:b/>
          <w:sz w:val="24"/>
          <w:szCs w:val="24"/>
        </w:rPr>
      </w:pPr>
    </w:p>
    <w:p w:rsidR="003B442A" w:rsidRPr="00F94B46" w:rsidRDefault="003B442A" w:rsidP="00F94B46">
      <w:pPr>
        <w:spacing w:after="0" w:line="240" w:lineRule="auto"/>
        <w:ind w:firstLine="5940"/>
        <w:rPr>
          <w:rFonts w:ascii="Times New Roman" w:hAnsi="Times New Roman"/>
          <w:b/>
          <w:sz w:val="24"/>
          <w:szCs w:val="24"/>
        </w:rPr>
      </w:pPr>
      <w:r w:rsidRPr="00F94B46">
        <w:rPr>
          <w:rFonts w:ascii="Times New Roman" w:hAnsi="Times New Roman"/>
          <w:b/>
          <w:sz w:val="24"/>
          <w:szCs w:val="24"/>
        </w:rPr>
        <w:t>УТВЕРЖДАЮ</w:t>
      </w:r>
    </w:p>
    <w:p w:rsidR="003B442A" w:rsidRPr="00F94B46" w:rsidRDefault="003B442A" w:rsidP="00F94B46">
      <w:pPr>
        <w:spacing w:after="0" w:line="240" w:lineRule="auto"/>
        <w:ind w:left="5940"/>
        <w:rPr>
          <w:rFonts w:ascii="Times New Roman" w:hAnsi="Times New Roman"/>
          <w:sz w:val="24"/>
          <w:szCs w:val="24"/>
        </w:rPr>
      </w:pPr>
      <w:r w:rsidRPr="00F94B46">
        <w:rPr>
          <w:rFonts w:ascii="Times New Roman" w:hAnsi="Times New Roman"/>
          <w:sz w:val="24"/>
          <w:szCs w:val="24"/>
        </w:rPr>
        <w:t>Зам.зав. кафедрой             педагогики</w:t>
      </w:r>
    </w:p>
    <w:p w:rsidR="003B442A" w:rsidRPr="00F94B46" w:rsidRDefault="003B442A" w:rsidP="00F94B46">
      <w:pPr>
        <w:spacing w:after="0" w:line="240" w:lineRule="auto"/>
        <w:ind w:firstLine="5940"/>
        <w:rPr>
          <w:rFonts w:ascii="Times New Roman" w:hAnsi="Times New Roman"/>
          <w:sz w:val="24"/>
          <w:szCs w:val="24"/>
        </w:rPr>
      </w:pPr>
      <w:r w:rsidRPr="00F94B46">
        <w:rPr>
          <w:rFonts w:ascii="Times New Roman" w:hAnsi="Times New Roman"/>
          <w:sz w:val="24"/>
          <w:szCs w:val="24"/>
        </w:rPr>
        <w:t>Сытина Н.С.</w:t>
      </w:r>
    </w:p>
    <w:p w:rsidR="003B442A" w:rsidRPr="00F94B46" w:rsidRDefault="003B442A" w:rsidP="00F94B46">
      <w:pPr>
        <w:spacing w:after="0" w:line="240" w:lineRule="auto"/>
        <w:ind w:firstLine="5940"/>
        <w:rPr>
          <w:rFonts w:ascii="Times New Roman" w:hAnsi="Times New Roman"/>
          <w:sz w:val="24"/>
          <w:szCs w:val="24"/>
        </w:rPr>
      </w:pPr>
      <w:r w:rsidRPr="00F94B46">
        <w:rPr>
          <w:rFonts w:ascii="Times New Roman" w:hAnsi="Times New Roman"/>
          <w:sz w:val="24"/>
          <w:szCs w:val="24"/>
        </w:rPr>
        <w:t xml:space="preserve">«___» _________ </w:t>
      </w:r>
      <w:smartTag w:uri="urn:schemas-microsoft-com:office:smarttags" w:element="metricconverter">
        <w:smartTagPr>
          <w:attr w:name="ProductID" w:val="2018 г"/>
        </w:smartTagPr>
        <w:r w:rsidRPr="00F94B46">
          <w:rPr>
            <w:rFonts w:ascii="Times New Roman" w:hAnsi="Times New Roman"/>
            <w:sz w:val="24"/>
            <w:szCs w:val="24"/>
          </w:rPr>
          <w:t>201</w:t>
        </w:r>
        <w:r>
          <w:rPr>
            <w:rFonts w:ascii="Times New Roman" w:hAnsi="Times New Roman"/>
            <w:sz w:val="24"/>
            <w:szCs w:val="24"/>
          </w:rPr>
          <w:t>8</w:t>
        </w:r>
        <w:r w:rsidRPr="00F94B46">
          <w:rPr>
            <w:rFonts w:ascii="Times New Roman" w:hAnsi="Times New Roman"/>
            <w:sz w:val="24"/>
            <w:szCs w:val="24"/>
          </w:rPr>
          <w:t xml:space="preserve"> г</w:t>
        </w:r>
      </w:smartTag>
      <w:r w:rsidRPr="00F94B46">
        <w:rPr>
          <w:rFonts w:ascii="Times New Roman" w:hAnsi="Times New Roman"/>
          <w:sz w:val="24"/>
          <w:szCs w:val="24"/>
        </w:rPr>
        <w:t>.</w:t>
      </w:r>
    </w:p>
    <w:p w:rsidR="003B442A" w:rsidRPr="00F94B46" w:rsidRDefault="003B442A" w:rsidP="00F94B46">
      <w:pPr>
        <w:spacing w:after="0" w:line="240" w:lineRule="auto"/>
        <w:ind w:firstLine="5940"/>
        <w:rPr>
          <w:rFonts w:ascii="Times New Roman" w:hAnsi="Times New Roman"/>
          <w:sz w:val="24"/>
          <w:szCs w:val="24"/>
        </w:rPr>
      </w:pPr>
    </w:p>
    <w:p w:rsidR="003B442A" w:rsidRPr="00F94B46" w:rsidRDefault="003B442A" w:rsidP="00F94B46">
      <w:pPr>
        <w:spacing w:after="0" w:line="240" w:lineRule="auto"/>
        <w:ind w:firstLine="5940"/>
        <w:rPr>
          <w:rFonts w:ascii="Times New Roman" w:hAnsi="Times New Roman"/>
          <w:sz w:val="24"/>
          <w:szCs w:val="24"/>
        </w:rPr>
      </w:pPr>
    </w:p>
    <w:p w:rsidR="003B442A" w:rsidRPr="00F94B46" w:rsidRDefault="003B442A" w:rsidP="00F94B4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94B46">
        <w:rPr>
          <w:rFonts w:ascii="Times New Roman" w:hAnsi="Times New Roman"/>
          <w:b/>
          <w:sz w:val="24"/>
          <w:szCs w:val="24"/>
        </w:rPr>
        <w:t>ТЕХНОЛОГИЧЕСКАЯ КАРТА ДИСЦИПЛИНЫ</w:t>
      </w:r>
    </w:p>
    <w:p w:rsidR="003B442A" w:rsidRPr="00F94B46" w:rsidRDefault="003B442A" w:rsidP="00F94B4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94B46">
        <w:rPr>
          <w:rFonts w:ascii="Times New Roman" w:hAnsi="Times New Roman"/>
          <w:b/>
          <w:sz w:val="24"/>
          <w:szCs w:val="24"/>
        </w:rPr>
        <w:t>«Педагогическ</w:t>
      </w:r>
      <w:r>
        <w:rPr>
          <w:rFonts w:ascii="Times New Roman" w:hAnsi="Times New Roman"/>
          <w:b/>
          <w:sz w:val="24"/>
          <w:szCs w:val="24"/>
        </w:rPr>
        <w:t>ая</w:t>
      </w:r>
      <w:r w:rsidRPr="00F94B46">
        <w:rPr>
          <w:rFonts w:ascii="Times New Roman" w:hAnsi="Times New Roman"/>
          <w:b/>
          <w:sz w:val="24"/>
          <w:szCs w:val="24"/>
        </w:rPr>
        <w:t xml:space="preserve"> деятельност</w:t>
      </w:r>
      <w:r>
        <w:rPr>
          <w:rFonts w:ascii="Times New Roman" w:hAnsi="Times New Roman"/>
          <w:b/>
          <w:sz w:val="24"/>
          <w:szCs w:val="24"/>
        </w:rPr>
        <w:t>ь</w:t>
      </w:r>
      <w:r w:rsidRPr="00F94B46">
        <w:rPr>
          <w:rFonts w:ascii="Times New Roman" w:hAnsi="Times New Roman"/>
          <w:b/>
          <w:sz w:val="24"/>
          <w:szCs w:val="24"/>
        </w:rPr>
        <w:t xml:space="preserve"> с </w:t>
      </w:r>
      <w:r>
        <w:rPr>
          <w:rFonts w:ascii="Times New Roman" w:hAnsi="Times New Roman"/>
          <w:b/>
          <w:sz w:val="24"/>
          <w:szCs w:val="24"/>
        </w:rPr>
        <w:t>детьми</w:t>
      </w:r>
      <w:r w:rsidRPr="00F94B46">
        <w:rPr>
          <w:rFonts w:ascii="Times New Roman" w:hAnsi="Times New Roman"/>
          <w:b/>
          <w:sz w:val="24"/>
          <w:szCs w:val="24"/>
        </w:rPr>
        <w:t xml:space="preserve"> с ОВЗ»</w:t>
      </w:r>
    </w:p>
    <w:p w:rsidR="003B442A" w:rsidRPr="00F94B46" w:rsidRDefault="003B442A" w:rsidP="00F94B46">
      <w:pPr>
        <w:spacing w:after="0" w:line="240" w:lineRule="auto"/>
        <w:ind w:right="-483"/>
        <w:jc w:val="center"/>
        <w:rPr>
          <w:rFonts w:ascii="Times New Roman" w:hAnsi="Times New Roman"/>
          <w:sz w:val="24"/>
          <w:szCs w:val="24"/>
        </w:rPr>
      </w:pPr>
    </w:p>
    <w:p w:rsidR="003B442A" w:rsidRPr="00F94B46" w:rsidRDefault="003B442A" w:rsidP="00F94B4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F94B46">
        <w:rPr>
          <w:rFonts w:ascii="Times New Roman" w:hAnsi="Times New Roman"/>
          <w:sz w:val="24"/>
          <w:szCs w:val="24"/>
        </w:rPr>
        <w:t xml:space="preserve">направления – </w:t>
      </w:r>
      <w:r w:rsidRPr="00F94B46">
        <w:rPr>
          <w:rFonts w:ascii="Times New Roman" w:hAnsi="Times New Roman"/>
          <w:b/>
          <w:sz w:val="24"/>
          <w:szCs w:val="24"/>
        </w:rPr>
        <w:t>45.03.02 Лингвистика (ОДО)</w:t>
      </w:r>
    </w:p>
    <w:p w:rsidR="003B442A" w:rsidRPr="00F94B46" w:rsidRDefault="003B442A" w:rsidP="00F94B4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94B46">
        <w:rPr>
          <w:rFonts w:ascii="Times New Roman" w:hAnsi="Times New Roman"/>
          <w:sz w:val="24"/>
          <w:szCs w:val="24"/>
        </w:rPr>
        <w:t>Направленность (профиль)«Перевод и переводоведение»</w:t>
      </w:r>
    </w:p>
    <w:p w:rsidR="003B442A" w:rsidRPr="00F94B46" w:rsidRDefault="003B442A" w:rsidP="00F94B4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94B46">
        <w:rPr>
          <w:rFonts w:ascii="Times New Roman" w:hAnsi="Times New Roman"/>
          <w:sz w:val="24"/>
          <w:szCs w:val="24"/>
        </w:rPr>
        <w:t>квалификация выпускника:бакалавр</w:t>
      </w:r>
    </w:p>
    <w:p w:rsidR="003B442A" w:rsidRPr="00F94B46" w:rsidRDefault="003B442A" w:rsidP="00F94B4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B442A" w:rsidRPr="00F94B46" w:rsidRDefault="003B442A" w:rsidP="00F94B4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4B46">
        <w:rPr>
          <w:rFonts w:ascii="Times New Roman" w:hAnsi="Times New Roman"/>
          <w:sz w:val="24"/>
          <w:szCs w:val="24"/>
        </w:rPr>
        <w:t>2  семестр 201</w:t>
      </w:r>
      <w:r>
        <w:rPr>
          <w:rFonts w:ascii="Times New Roman" w:hAnsi="Times New Roman"/>
          <w:sz w:val="24"/>
          <w:szCs w:val="24"/>
        </w:rPr>
        <w:t>8</w:t>
      </w:r>
      <w:r w:rsidRPr="00F94B46">
        <w:rPr>
          <w:rFonts w:ascii="Times New Roman" w:hAnsi="Times New Roman"/>
          <w:sz w:val="24"/>
          <w:szCs w:val="24"/>
        </w:rPr>
        <w:t xml:space="preserve"> - 201</w:t>
      </w:r>
      <w:r>
        <w:rPr>
          <w:rFonts w:ascii="Times New Roman" w:hAnsi="Times New Roman"/>
          <w:sz w:val="24"/>
          <w:szCs w:val="24"/>
        </w:rPr>
        <w:t>9</w:t>
      </w:r>
      <w:r w:rsidRPr="00F94B46">
        <w:rPr>
          <w:rFonts w:ascii="Times New Roman" w:hAnsi="Times New Roman"/>
          <w:sz w:val="24"/>
          <w:szCs w:val="24"/>
        </w:rPr>
        <w:t xml:space="preserve"> уч. год </w:t>
      </w:r>
    </w:p>
    <w:p w:rsidR="003B442A" w:rsidRPr="00F94B46" w:rsidRDefault="003B442A" w:rsidP="00F94B4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B442A" w:rsidRPr="00F94B46" w:rsidRDefault="003B442A" w:rsidP="00F94B46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F94B46">
        <w:rPr>
          <w:rFonts w:ascii="Times New Roman" w:hAnsi="Times New Roman"/>
          <w:b/>
          <w:sz w:val="24"/>
          <w:szCs w:val="24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3B442A" w:rsidRPr="00F94B46" w:rsidTr="008F6703">
        <w:tc>
          <w:tcPr>
            <w:tcW w:w="3528" w:type="dxa"/>
            <w:vMerge w:val="restart"/>
          </w:tcPr>
          <w:p w:rsidR="003B442A" w:rsidRPr="00F94B46" w:rsidRDefault="003B442A" w:rsidP="00F94B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</w:tcPr>
          <w:p w:rsidR="003B442A" w:rsidRPr="00F94B46" w:rsidRDefault="003B442A" w:rsidP="00F94B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4B46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3589" w:type="dxa"/>
            <w:gridSpan w:val="3"/>
          </w:tcPr>
          <w:p w:rsidR="003B442A" w:rsidRPr="00F94B46" w:rsidRDefault="003B442A" w:rsidP="00F94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B46">
              <w:rPr>
                <w:rFonts w:ascii="Times New Roman" w:hAnsi="Times New Roman"/>
                <w:sz w:val="24"/>
                <w:szCs w:val="24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:rsidR="003B442A" w:rsidRPr="00F94B46" w:rsidRDefault="003B442A" w:rsidP="00F94B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4B46">
              <w:rPr>
                <w:rFonts w:ascii="Times New Roman" w:hAnsi="Times New Roman"/>
                <w:sz w:val="24"/>
                <w:szCs w:val="24"/>
              </w:rPr>
              <w:t>СРС</w:t>
            </w:r>
          </w:p>
        </w:tc>
      </w:tr>
      <w:tr w:rsidR="003B442A" w:rsidRPr="00F94B46" w:rsidTr="008F6703">
        <w:tc>
          <w:tcPr>
            <w:tcW w:w="0" w:type="auto"/>
            <w:vMerge/>
            <w:vAlign w:val="center"/>
          </w:tcPr>
          <w:p w:rsidR="003B442A" w:rsidRPr="00F94B46" w:rsidRDefault="003B442A" w:rsidP="00F94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3B442A" w:rsidRPr="00F94B46" w:rsidRDefault="003B442A" w:rsidP="00F94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3B442A" w:rsidRPr="00F94B46" w:rsidRDefault="003B442A" w:rsidP="00F94B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4B46">
              <w:rPr>
                <w:rFonts w:ascii="Times New Roman" w:hAnsi="Times New Roman"/>
                <w:sz w:val="24"/>
                <w:szCs w:val="24"/>
              </w:rPr>
              <w:t>ЛК</w:t>
            </w:r>
          </w:p>
        </w:tc>
        <w:tc>
          <w:tcPr>
            <w:tcW w:w="1197" w:type="dxa"/>
          </w:tcPr>
          <w:p w:rsidR="003B442A" w:rsidRPr="00F94B46" w:rsidRDefault="003B442A" w:rsidP="00F94B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4B46">
              <w:rPr>
                <w:rFonts w:ascii="Times New Roman" w:hAnsi="Times New Roman"/>
                <w:sz w:val="24"/>
                <w:szCs w:val="24"/>
              </w:rPr>
              <w:t>ПЗ</w:t>
            </w:r>
          </w:p>
        </w:tc>
        <w:tc>
          <w:tcPr>
            <w:tcW w:w="1196" w:type="dxa"/>
          </w:tcPr>
          <w:p w:rsidR="003B442A" w:rsidRPr="00F94B46" w:rsidRDefault="003B442A" w:rsidP="00F94B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4B46">
              <w:rPr>
                <w:rFonts w:ascii="Times New Roman" w:hAnsi="Times New Roman"/>
                <w:sz w:val="24"/>
                <w:szCs w:val="24"/>
              </w:rPr>
              <w:t>ЛБ</w:t>
            </w:r>
          </w:p>
        </w:tc>
        <w:tc>
          <w:tcPr>
            <w:tcW w:w="0" w:type="auto"/>
            <w:vMerge/>
            <w:vAlign w:val="center"/>
          </w:tcPr>
          <w:p w:rsidR="003B442A" w:rsidRPr="00F94B46" w:rsidRDefault="003B442A" w:rsidP="00F94B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442A" w:rsidRPr="00F94B46" w:rsidTr="008F6703">
        <w:tc>
          <w:tcPr>
            <w:tcW w:w="3528" w:type="dxa"/>
          </w:tcPr>
          <w:p w:rsidR="003B442A" w:rsidRPr="00F94B46" w:rsidRDefault="003B442A" w:rsidP="00F94B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4B46">
              <w:rPr>
                <w:rFonts w:ascii="Times New Roman" w:hAnsi="Times New Roman"/>
                <w:sz w:val="24"/>
                <w:szCs w:val="24"/>
              </w:rPr>
              <w:t>Общая</w:t>
            </w:r>
          </w:p>
        </w:tc>
        <w:tc>
          <w:tcPr>
            <w:tcW w:w="1080" w:type="dxa"/>
          </w:tcPr>
          <w:p w:rsidR="003B442A" w:rsidRPr="00F94B46" w:rsidRDefault="003B442A" w:rsidP="00F94B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4B46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196" w:type="dxa"/>
          </w:tcPr>
          <w:p w:rsidR="003B442A" w:rsidRPr="00F94B46" w:rsidRDefault="003B442A" w:rsidP="00DF61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F94B4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3B442A" w:rsidRPr="00F94B46" w:rsidRDefault="003B442A" w:rsidP="00F94B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4B46">
              <w:rPr>
                <w:rFonts w:ascii="Times New Roman" w:hAnsi="Times New Roman"/>
                <w:sz w:val="24"/>
                <w:szCs w:val="24"/>
              </w:rPr>
              <w:t xml:space="preserve">  22</w:t>
            </w:r>
          </w:p>
        </w:tc>
        <w:tc>
          <w:tcPr>
            <w:tcW w:w="1196" w:type="dxa"/>
          </w:tcPr>
          <w:p w:rsidR="003B442A" w:rsidRPr="00F94B46" w:rsidRDefault="003B442A" w:rsidP="00F94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B4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97" w:type="dxa"/>
          </w:tcPr>
          <w:p w:rsidR="003B442A" w:rsidRPr="00F94B46" w:rsidRDefault="003B442A" w:rsidP="00DF61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F94B4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B442A" w:rsidRPr="00F94B46" w:rsidTr="008F6703">
        <w:tc>
          <w:tcPr>
            <w:tcW w:w="3528" w:type="dxa"/>
          </w:tcPr>
          <w:p w:rsidR="003B442A" w:rsidRPr="00F94B46" w:rsidRDefault="003B442A" w:rsidP="00F94B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4B46">
              <w:rPr>
                <w:rFonts w:ascii="Times New Roman" w:hAnsi="Times New Roman"/>
                <w:sz w:val="24"/>
                <w:szCs w:val="24"/>
              </w:rPr>
              <w:t>В данном семестре</w:t>
            </w:r>
          </w:p>
        </w:tc>
        <w:tc>
          <w:tcPr>
            <w:tcW w:w="1080" w:type="dxa"/>
          </w:tcPr>
          <w:p w:rsidR="003B442A" w:rsidRPr="00F94B46" w:rsidRDefault="003B442A" w:rsidP="00F94B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4B46">
              <w:rPr>
                <w:rFonts w:ascii="Times New Roman" w:hAnsi="Times New Roman"/>
                <w:sz w:val="24"/>
                <w:szCs w:val="24"/>
              </w:rPr>
              <w:t xml:space="preserve"> 72</w:t>
            </w:r>
          </w:p>
        </w:tc>
        <w:tc>
          <w:tcPr>
            <w:tcW w:w="1196" w:type="dxa"/>
          </w:tcPr>
          <w:p w:rsidR="003B442A" w:rsidRPr="00F94B46" w:rsidRDefault="003B442A" w:rsidP="00DF61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F94B4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3B442A" w:rsidRPr="00F94B46" w:rsidRDefault="003B442A" w:rsidP="00F94B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4B46">
              <w:rPr>
                <w:rFonts w:ascii="Times New Roman" w:hAnsi="Times New Roman"/>
                <w:sz w:val="24"/>
                <w:szCs w:val="24"/>
              </w:rPr>
              <w:t xml:space="preserve">  22</w:t>
            </w:r>
          </w:p>
        </w:tc>
        <w:tc>
          <w:tcPr>
            <w:tcW w:w="1196" w:type="dxa"/>
          </w:tcPr>
          <w:p w:rsidR="003B442A" w:rsidRPr="00F94B46" w:rsidRDefault="003B442A" w:rsidP="00F94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B4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97" w:type="dxa"/>
          </w:tcPr>
          <w:p w:rsidR="003B442A" w:rsidRPr="00F94B46" w:rsidRDefault="003B442A" w:rsidP="00DF61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F94B4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3B442A" w:rsidRPr="00F94B46" w:rsidRDefault="003B442A" w:rsidP="00F94B4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3B442A" w:rsidRPr="00F94B46" w:rsidRDefault="003B442A" w:rsidP="00F94B46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F94B46">
        <w:rPr>
          <w:rFonts w:ascii="Times New Roman" w:hAnsi="Times New Roman"/>
          <w:b/>
          <w:sz w:val="24"/>
          <w:szCs w:val="24"/>
        </w:rPr>
        <w:t>Контрольные точки по дисциплине:</w:t>
      </w:r>
    </w:p>
    <w:tbl>
      <w:tblPr>
        <w:tblW w:w="95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2"/>
        <w:gridCol w:w="16"/>
        <w:gridCol w:w="3013"/>
        <w:gridCol w:w="9"/>
        <w:gridCol w:w="7"/>
        <w:gridCol w:w="1872"/>
        <w:gridCol w:w="6"/>
        <w:gridCol w:w="11"/>
        <w:gridCol w:w="1922"/>
        <w:gridCol w:w="2029"/>
      </w:tblGrid>
      <w:tr w:rsidR="003B442A" w:rsidRPr="00F94B46" w:rsidTr="003F458F">
        <w:tc>
          <w:tcPr>
            <w:tcW w:w="658" w:type="dxa"/>
            <w:gridSpan w:val="2"/>
          </w:tcPr>
          <w:p w:rsidR="003B442A" w:rsidRPr="00F94B46" w:rsidRDefault="003B442A" w:rsidP="00F94B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4B46">
              <w:rPr>
                <w:rFonts w:ascii="Times New Roman" w:hAnsi="Times New Roman"/>
                <w:sz w:val="24"/>
                <w:szCs w:val="24"/>
              </w:rPr>
              <w:t>№ п.п.</w:t>
            </w:r>
          </w:p>
        </w:tc>
        <w:tc>
          <w:tcPr>
            <w:tcW w:w="3022" w:type="dxa"/>
            <w:gridSpan w:val="2"/>
          </w:tcPr>
          <w:p w:rsidR="003B442A" w:rsidRPr="00F94B46" w:rsidRDefault="003B442A" w:rsidP="00F94B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4B46">
              <w:rPr>
                <w:rFonts w:ascii="Times New Roman" w:hAnsi="Times New Roman"/>
                <w:sz w:val="24"/>
                <w:szCs w:val="24"/>
              </w:rPr>
              <w:t>Виды учебной работы</w:t>
            </w:r>
          </w:p>
        </w:tc>
        <w:tc>
          <w:tcPr>
            <w:tcW w:w="1885" w:type="dxa"/>
            <w:gridSpan w:val="3"/>
          </w:tcPr>
          <w:p w:rsidR="003B442A" w:rsidRPr="00F94B46" w:rsidRDefault="003B442A" w:rsidP="00F94B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4B46">
              <w:rPr>
                <w:rFonts w:ascii="Times New Roman" w:hAnsi="Times New Roman"/>
                <w:sz w:val="24"/>
                <w:szCs w:val="24"/>
              </w:rPr>
              <w:t>Удельный вес, %</w:t>
            </w:r>
          </w:p>
        </w:tc>
        <w:tc>
          <w:tcPr>
            <w:tcW w:w="1933" w:type="dxa"/>
            <w:gridSpan w:val="2"/>
          </w:tcPr>
          <w:p w:rsidR="003B442A" w:rsidRPr="00F94B46" w:rsidRDefault="003B442A" w:rsidP="00F94B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4B46">
              <w:rPr>
                <w:rFonts w:ascii="Times New Roman" w:hAnsi="Times New Roman"/>
                <w:sz w:val="24"/>
                <w:szCs w:val="24"/>
              </w:rPr>
              <w:t>Форма контроля</w:t>
            </w:r>
          </w:p>
        </w:tc>
        <w:tc>
          <w:tcPr>
            <w:tcW w:w="2029" w:type="dxa"/>
          </w:tcPr>
          <w:p w:rsidR="003B442A" w:rsidRPr="00F94B46" w:rsidRDefault="003B442A" w:rsidP="00F94B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4B46">
              <w:rPr>
                <w:rFonts w:ascii="Times New Roman" w:hAnsi="Times New Roman"/>
                <w:sz w:val="24"/>
                <w:szCs w:val="24"/>
              </w:rPr>
              <w:t>Максимальное количество баллов</w:t>
            </w:r>
          </w:p>
        </w:tc>
      </w:tr>
      <w:tr w:rsidR="003B442A" w:rsidRPr="00F94B46" w:rsidTr="003F458F">
        <w:tc>
          <w:tcPr>
            <w:tcW w:w="658" w:type="dxa"/>
            <w:gridSpan w:val="2"/>
          </w:tcPr>
          <w:p w:rsidR="003B442A" w:rsidRPr="00F94B46" w:rsidRDefault="003B442A" w:rsidP="00F94B46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94B46">
              <w:rPr>
                <w:rFonts w:ascii="Times New Roman" w:hAnsi="Times New Roman"/>
                <w:b/>
                <w:i/>
                <w:sz w:val="24"/>
                <w:szCs w:val="24"/>
              </w:rPr>
              <w:t>1.</w:t>
            </w:r>
          </w:p>
        </w:tc>
        <w:tc>
          <w:tcPr>
            <w:tcW w:w="8869" w:type="dxa"/>
            <w:gridSpan w:val="8"/>
          </w:tcPr>
          <w:p w:rsidR="003B442A" w:rsidRPr="00F94B46" w:rsidRDefault="003B442A" w:rsidP="00F94B46">
            <w:pPr>
              <w:pStyle w:val="BodyTextIndent"/>
              <w:spacing w:line="240" w:lineRule="auto"/>
              <w:ind w:right="-108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94B46"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точка № 1 «Работа на лекциях,  семинарских занятиях»</w:t>
            </w:r>
          </w:p>
          <w:p w:rsidR="003B442A" w:rsidRPr="00F94B46" w:rsidRDefault="003B442A" w:rsidP="00A119BE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94B4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Дата контроля – 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28.03.2019</w:t>
            </w:r>
          </w:p>
        </w:tc>
      </w:tr>
      <w:tr w:rsidR="003B442A" w:rsidRPr="00F94B46" w:rsidTr="003F458F">
        <w:tc>
          <w:tcPr>
            <w:tcW w:w="658" w:type="dxa"/>
            <w:gridSpan w:val="2"/>
          </w:tcPr>
          <w:p w:rsidR="003B442A" w:rsidRPr="00F94B46" w:rsidRDefault="003B442A" w:rsidP="00F94B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4B46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3022" w:type="dxa"/>
            <w:gridSpan w:val="2"/>
          </w:tcPr>
          <w:p w:rsidR="003B442A" w:rsidRPr="00F94B46" w:rsidRDefault="003B442A" w:rsidP="00F94B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4B46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885" w:type="dxa"/>
            <w:gridSpan w:val="3"/>
          </w:tcPr>
          <w:p w:rsidR="003B442A" w:rsidRPr="00F94B46" w:rsidRDefault="003B442A" w:rsidP="00F94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B4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33" w:type="dxa"/>
            <w:gridSpan w:val="2"/>
          </w:tcPr>
          <w:p w:rsidR="003B442A" w:rsidRPr="00F94B46" w:rsidRDefault="003B442A" w:rsidP="00F94B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4B46">
              <w:rPr>
                <w:rFonts w:ascii="Times New Roman" w:hAnsi="Times New Roman"/>
                <w:sz w:val="24"/>
                <w:szCs w:val="24"/>
              </w:rPr>
              <w:t xml:space="preserve"> посещение</w:t>
            </w:r>
          </w:p>
        </w:tc>
        <w:tc>
          <w:tcPr>
            <w:tcW w:w="2029" w:type="dxa"/>
          </w:tcPr>
          <w:p w:rsidR="003B442A" w:rsidRPr="00F94B46" w:rsidRDefault="003B442A" w:rsidP="00F94B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4B46">
              <w:rPr>
                <w:rFonts w:ascii="Times New Roman" w:hAnsi="Times New Roman"/>
                <w:sz w:val="24"/>
                <w:szCs w:val="24"/>
              </w:rPr>
              <w:t xml:space="preserve">         10</w:t>
            </w:r>
          </w:p>
        </w:tc>
      </w:tr>
      <w:tr w:rsidR="003B442A" w:rsidRPr="00F94B46" w:rsidTr="003F458F">
        <w:tc>
          <w:tcPr>
            <w:tcW w:w="658" w:type="dxa"/>
            <w:gridSpan w:val="2"/>
          </w:tcPr>
          <w:p w:rsidR="003B442A" w:rsidRPr="00F94B46" w:rsidRDefault="003B442A" w:rsidP="00F94B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4B46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3022" w:type="dxa"/>
            <w:gridSpan w:val="2"/>
          </w:tcPr>
          <w:p w:rsidR="003B442A" w:rsidRPr="00F94B46" w:rsidRDefault="003B442A" w:rsidP="00F94B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4B46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885" w:type="dxa"/>
            <w:gridSpan w:val="3"/>
          </w:tcPr>
          <w:p w:rsidR="003B442A" w:rsidRPr="00F94B46" w:rsidRDefault="003B442A" w:rsidP="00F94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B46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33" w:type="dxa"/>
            <w:gridSpan w:val="2"/>
          </w:tcPr>
          <w:p w:rsidR="003B442A" w:rsidRPr="00F94B46" w:rsidRDefault="003B442A" w:rsidP="00F94B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4B46">
              <w:rPr>
                <w:rFonts w:ascii="Times New Roman" w:hAnsi="Times New Roman"/>
                <w:sz w:val="24"/>
                <w:szCs w:val="24"/>
              </w:rPr>
              <w:t xml:space="preserve"> работа на       семинаре</w:t>
            </w:r>
          </w:p>
        </w:tc>
        <w:tc>
          <w:tcPr>
            <w:tcW w:w="2029" w:type="dxa"/>
          </w:tcPr>
          <w:p w:rsidR="003B442A" w:rsidRPr="00F94B46" w:rsidRDefault="003B442A" w:rsidP="003F45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F94B4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B442A" w:rsidRPr="00F94B46" w:rsidTr="003F458F">
        <w:trPr>
          <w:trHeight w:val="966"/>
        </w:trPr>
        <w:tc>
          <w:tcPr>
            <w:tcW w:w="658" w:type="dxa"/>
            <w:gridSpan w:val="2"/>
          </w:tcPr>
          <w:p w:rsidR="003B442A" w:rsidRPr="00F94B46" w:rsidRDefault="003B442A" w:rsidP="00F94B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4B46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3022" w:type="dxa"/>
            <w:gridSpan w:val="2"/>
          </w:tcPr>
          <w:p w:rsidR="003B442A" w:rsidRPr="00F94B46" w:rsidRDefault="003B442A" w:rsidP="00F94B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4B46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85" w:type="dxa"/>
            <w:gridSpan w:val="3"/>
          </w:tcPr>
          <w:p w:rsidR="003B442A" w:rsidRPr="00F94B46" w:rsidRDefault="003B442A" w:rsidP="00F94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B46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933" w:type="dxa"/>
            <w:gridSpan w:val="2"/>
          </w:tcPr>
          <w:p w:rsidR="003B442A" w:rsidRPr="00F94B46" w:rsidRDefault="003B442A" w:rsidP="00F94B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4B46">
              <w:rPr>
                <w:rFonts w:ascii="Times New Roman" w:hAnsi="Times New Roman"/>
                <w:sz w:val="24"/>
                <w:szCs w:val="24"/>
              </w:rPr>
              <w:t>Выполнение заданий по СРС</w:t>
            </w:r>
          </w:p>
        </w:tc>
        <w:tc>
          <w:tcPr>
            <w:tcW w:w="2029" w:type="dxa"/>
          </w:tcPr>
          <w:p w:rsidR="003B442A" w:rsidRPr="00F94B46" w:rsidRDefault="003B442A" w:rsidP="003F45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F94B4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B442A" w:rsidRPr="00F94B46" w:rsidTr="003F458F">
        <w:tc>
          <w:tcPr>
            <w:tcW w:w="658" w:type="dxa"/>
            <w:gridSpan w:val="2"/>
          </w:tcPr>
          <w:p w:rsidR="003B442A" w:rsidRPr="00F94B46" w:rsidRDefault="003B442A" w:rsidP="00F94B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2" w:type="dxa"/>
            <w:gridSpan w:val="2"/>
          </w:tcPr>
          <w:p w:rsidR="003B442A" w:rsidRPr="00F94B46" w:rsidRDefault="003B442A" w:rsidP="00F94B4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94B46">
              <w:rPr>
                <w:rFonts w:ascii="Times New Roman" w:hAnsi="Times New Roman"/>
                <w:i/>
                <w:sz w:val="24"/>
                <w:szCs w:val="24"/>
              </w:rPr>
              <w:t>Итого по КТ</w:t>
            </w:r>
          </w:p>
        </w:tc>
        <w:tc>
          <w:tcPr>
            <w:tcW w:w="1885" w:type="dxa"/>
            <w:gridSpan w:val="3"/>
          </w:tcPr>
          <w:p w:rsidR="003B442A" w:rsidRPr="00F94B46" w:rsidRDefault="003B442A" w:rsidP="00F94B4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94B46">
              <w:rPr>
                <w:rFonts w:ascii="Times New Roman" w:hAnsi="Times New Roman"/>
                <w:i/>
                <w:sz w:val="24"/>
                <w:szCs w:val="24"/>
              </w:rPr>
              <w:t>100</w:t>
            </w:r>
          </w:p>
        </w:tc>
        <w:tc>
          <w:tcPr>
            <w:tcW w:w="1933" w:type="dxa"/>
            <w:gridSpan w:val="2"/>
          </w:tcPr>
          <w:p w:rsidR="003B442A" w:rsidRPr="00F94B46" w:rsidRDefault="003B442A" w:rsidP="00F94B4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29" w:type="dxa"/>
          </w:tcPr>
          <w:p w:rsidR="003B442A" w:rsidRPr="00F94B46" w:rsidRDefault="003B442A" w:rsidP="003F45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F94B4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B442A" w:rsidRPr="00F94B46" w:rsidTr="003F458F">
        <w:tc>
          <w:tcPr>
            <w:tcW w:w="658" w:type="dxa"/>
            <w:gridSpan w:val="2"/>
          </w:tcPr>
          <w:p w:rsidR="003B442A" w:rsidRPr="00F94B46" w:rsidRDefault="003B442A" w:rsidP="00F94B46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94B46">
              <w:rPr>
                <w:rFonts w:ascii="Times New Roman" w:hAnsi="Times New Roman"/>
                <w:b/>
                <w:i/>
                <w:sz w:val="24"/>
                <w:szCs w:val="24"/>
              </w:rPr>
              <w:t>2.</w:t>
            </w:r>
          </w:p>
        </w:tc>
        <w:tc>
          <w:tcPr>
            <w:tcW w:w="8869" w:type="dxa"/>
            <w:gridSpan w:val="8"/>
          </w:tcPr>
          <w:p w:rsidR="003B442A" w:rsidRPr="00F94B46" w:rsidRDefault="003B442A" w:rsidP="00F94B46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94B46"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точка № 2 «Тестирование»</w:t>
            </w:r>
          </w:p>
          <w:p w:rsidR="003B442A" w:rsidRPr="00F94B46" w:rsidRDefault="003B442A" w:rsidP="00A119BE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94B4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Дата контроля –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04.04.2019</w:t>
            </w:r>
          </w:p>
        </w:tc>
      </w:tr>
      <w:tr w:rsidR="003B442A" w:rsidRPr="00F94B46" w:rsidTr="003F458F">
        <w:tc>
          <w:tcPr>
            <w:tcW w:w="658" w:type="dxa"/>
            <w:gridSpan w:val="2"/>
          </w:tcPr>
          <w:p w:rsidR="003B442A" w:rsidRPr="00F94B46" w:rsidRDefault="003B442A" w:rsidP="00F94B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4B46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3022" w:type="dxa"/>
            <w:gridSpan w:val="2"/>
          </w:tcPr>
          <w:p w:rsidR="003B442A" w:rsidRPr="00F94B46" w:rsidRDefault="003B442A" w:rsidP="009B59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4B46">
              <w:rPr>
                <w:rFonts w:ascii="Times New Roman" w:hAnsi="Times New Roman"/>
                <w:sz w:val="24"/>
                <w:szCs w:val="24"/>
              </w:rPr>
              <w:t>Итоговый контроль</w:t>
            </w:r>
          </w:p>
        </w:tc>
        <w:tc>
          <w:tcPr>
            <w:tcW w:w="1885" w:type="dxa"/>
            <w:gridSpan w:val="3"/>
          </w:tcPr>
          <w:p w:rsidR="003B442A" w:rsidRPr="00F94B46" w:rsidRDefault="003B442A" w:rsidP="00F94B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4B46">
              <w:rPr>
                <w:rFonts w:ascii="Times New Roman" w:hAnsi="Times New Roman"/>
                <w:sz w:val="24"/>
                <w:szCs w:val="24"/>
              </w:rPr>
              <w:t xml:space="preserve">       100</w:t>
            </w:r>
          </w:p>
        </w:tc>
        <w:tc>
          <w:tcPr>
            <w:tcW w:w="1933" w:type="dxa"/>
            <w:gridSpan w:val="2"/>
          </w:tcPr>
          <w:p w:rsidR="003B442A" w:rsidRPr="00F94B46" w:rsidRDefault="003B442A" w:rsidP="00F94B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4B46">
              <w:rPr>
                <w:rFonts w:ascii="Times New Roman" w:hAnsi="Times New Roman"/>
                <w:sz w:val="24"/>
                <w:szCs w:val="24"/>
              </w:rPr>
              <w:t>Тестирование (зачет)</w:t>
            </w:r>
          </w:p>
        </w:tc>
        <w:tc>
          <w:tcPr>
            <w:tcW w:w="2029" w:type="dxa"/>
          </w:tcPr>
          <w:p w:rsidR="003B442A" w:rsidRPr="00F94B46" w:rsidRDefault="003B442A" w:rsidP="003F45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3B442A" w:rsidRPr="00F94B46" w:rsidTr="003F458F">
        <w:trPr>
          <w:trHeight w:val="319"/>
        </w:trPr>
        <w:tc>
          <w:tcPr>
            <w:tcW w:w="642" w:type="dxa"/>
          </w:tcPr>
          <w:p w:rsidR="003B442A" w:rsidRPr="00F94B46" w:rsidRDefault="003B442A" w:rsidP="00F94B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8" w:type="dxa"/>
            <w:gridSpan w:val="3"/>
          </w:tcPr>
          <w:p w:rsidR="003B442A" w:rsidRDefault="003B442A" w:rsidP="00F94B4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94B46">
              <w:rPr>
                <w:rFonts w:ascii="Times New Roman" w:hAnsi="Times New Roman"/>
                <w:i/>
                <w:sz w:val="24"/>
                <w:szCs w:val="24"/>
              </w:rPr>
              <w:t>Итого по КТ</w:t>
            </w:r>
          </w:p>
          <w:p w:rsidR="003B442A" w:rsidRPr="00F94B46" w:rsidRDefault="003B442A" w:rsidP="00F94B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6" w:type="dxa"/>
            <w:gridSpan w:val="4"/>
          </w:tcPr>
          <w:p w:rsidR="003B442A" w:rsidRPr="00F94B46" w:rsidRDefault="003B442A" w:rsidP="00F94B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4B46">
              <w:rPr>
                <w:rFonts w:ascii="Times New Roman" w:hAnsi="Times New Roman"/>
                <w:i/>
                <w:sz w:val="24"/>
                <w:szCs w:val="24"/>
              </w:rPr>
              <w:t xml:space="preserve">        100</w:t>
            </w:r>
          </w:p>
        </w:tc>
        <w:tc>
          <w:tcPr>
            <w:tcW w:w="1922" w:type="dxa"/>
          </w:tcPr>
          <w:p w:rsidR="003B442A" w:rsidRPr="00F94B46" w:rsidRDefault="003B442A" w:rsidP="00F94B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9" w:type="dxa"/>
          </w:tcPr>
          <w:p w:rsidR="003B442A" w:rsidRPr="00F94B46" w:rsidRDefault="003B442A" w:rsidP="003F45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3</w:t>
            </w:r>
            <w:r w:rsidRPr="00F94B4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B442A" w:rsidRPr="00F94B46" w:rsidTr="009B5930">
        <w:trPr>
          <w:trHeight w:val="15"/>
        </w:trPr>
        <w:tc>
          <w:tcPr>
            <w:tcW w:w="642" w:type="dxa"/>
            <w:tcBorders>
              <w:bottom w:val="nil"/>
            </w:tcBorders>
          </w:tcPr>
          <w:p w:rsidR="003B442A" w:rsidRPr="00F94B46" w:rsidRDefault="003B442A" w:rsidP="00F94B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8" w:type="dxa"/>
            <w:gridSpan w:val="3"/>
            <w:tcBorders>
              <w:bottom w:val="nil"/>
            </w:tcBorders>
          </w:tcPr>
          <w:p w:rsidR="003B442A" w:rsidRPr="00F94B46" w:rsidRDefault="003B442A" w:rsidP="00F94B4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896" w:type="dxa"/>
            <w:gridSpan w:val="4"/>
            <w:tcBorders>
              <w:bottom w:val="nil"/>
            </w:tcBorders>
          </w:tcPr>
          <w:p w:rsidR="003B442A" w:rsidRPr="00F94B46" w:rsidRDefault="003B442A" w:rsidP="00F94B4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22" w:type="dxa"/>
            <w:vMerge w:val="restart"/>
          </w:tcPr>
          <w:p w:rsidR="003B442A" w:rsidRPr="00F94B46" w:rsidRDefault="003B442A" w:rsidP="00F94B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9" w:type="dxa"/>
            <w:vMerge w:val="restart"/>
          </w:tcPr>
          <w:p w:rsidR="003B442A" w:rsidRPr="00F94B46" w:rsidRDefault="003B442A" w:rsidP="003F45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442A" w:rsidRPr="00F94B46" w:rsidTr="009B5930">
        <w:tc>
          <w:tcPr>
            <w:tcW w:w="658" w:type="dxa"/>
            <w:gridSpan w:val="2"/>
            <w:vMerge w:val="restart"/>
            <w:tcBorders>
              <w:top w:val="nil"/>
            </w:tcBorders>
          </w:tcPr>
          <w:p w:rsidR="003B442A" w:rsidRPr="00F94B46" w:rsidRDefault="003B442A" w:rsidP="00F94B46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94B46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n</w:t>
            </w:r>
            <w:r w:rsidRPr="00F94B46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</w:p>
          <w:p w:rsidR="003B442A" w:rsidRPr="00F94B46" w:rsidRDefault="003B442A" w:rsidP="00F94B46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94B46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F94B46">
              <w:rPr>
                <w:rFonts w:ascii="Times New Roman" w:hAnsi="Times New Roman"/>
                <w:sz w:val="24"/>
                <w:szCs w:val="24"/>
              </w:rPr>
              <w:t>.1.</w:t>
            </w:r>
          </w:p>
          <w:p w:rsidR="003B442A" w:rsidRPr="00F94B46" w:rsidRDefault="003B442A" w:rsidP="00F94B46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029" w:type="dxa"/>
            <w:gridSpan w:val="3"/>
            <w:tcBorders>
              <w:top w:val="nil"/>
              <w:bottom w:val="nil"/>
            </w:tcBorders>
          </w:tcPr>
          <w:p w:rsidR="003B442A" w:rsidRPr="00F94B46" w:rsidRDefault="003B442A" w:rsidP="00F94B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9" w:type="dxa"/>
            <w:gridSpan w:val="3"/>
            <w:tcBorders>
              <w:top w:val="nil"/>
              <w:bottom w:val="nil"/>
            </w:tcBorders>
          </w:tcPr>
          <w:p w:rsidR="003B442A" w:rsidRPr="00F94B46" w:rsidRDefault="003B442A" w:rsidP="00F94B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  <w:tcBorders>
              <w:bottom w:val="nil"/>
            </w:tcBorders>
          </w:tcPr>
          <w:p w:rsidR="003B442A" w:rsidRPr="00F94B46" w:rsidRDefault="003B442A" w:rsidP="00F94B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9" w:type="dxa"/>
            <w:vMerge/>
          </w:tcPr>
          <w:p w:rsidR="003B442A" w:rsidRPr="00F94B46" w:rsidRDefault="003B442A" w:rsidP="00F94B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442A" w:rsidRPr="00F94B46" w:rsidTr="009B5930">
        <w:trPr>
          <w:trHeight w:val="367"/>
        </w:trPr>
        <w:tc>
          <w:tcPr>
            <w:tcW w:w="658" w:type="dxa"/>
            <w:gridSpan w:val="2"/>
            <w:vMerge/>
            <w:tcBorders>
              <w:top w:val="nil"/>
            </w:tcBorders>
          </w:tcPr>
          <w:p w:rsidR="003B442A" w:rsidRPr="00F94B46" w:rsidRDefault="003B442A" w:rsidP="00F94B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2" w:type="dxa"/>
            <w:gridSpan w:val="2"/>
            <w:tcBorders>
              <w:top w:val="nil"/>
              <w:bottom w:val="nil"/>
            </w:tcBorders>
          </w:tcPr>
          <w:p w:rsidR="003B442A" w:rsidRPr="00F94B46" w:rsidRDefault="003B442A" w:rsidP="00F94B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  <w:gridSpan w:val="3"/>
            <w:tcBorders>
              <w:top w:val="nil"/>
              <w:bottom w:val="nil"/>
            </w:tcBorders>
          </w:tcPr>
          <w:p w:rsidR="003B442A" w:rsidRPr="00F94B46" w:rsidRDefault="003B442A" w:rsidP="00F94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3" w:type="dxa"/>
            <w:gridSpan w:val="2"/>
            <w:tcBorders>
              <w:top w:val="nil"/>
              <w:bottom w:val="nil"/>
            </w:tcBorders>
          </w:tcPr>
          <w:p w:rsidR="003B442A" w:rsidRPr="00F94B46" w:rsidRDefault="003B442A" w:rsidP="00F94B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9" w:type="dxa"/>
            <w:vMerge/>
          </w:tcPr>
          <w:p w:rsidR="003B442A" w:rsidRPr="00F94B46" w:rsidRDefault="003B442A" w:rsidP="00F94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442A" w:rsidRPr="00F94B46" w:rsidTr="003F458F">
        <w:trPr>
          <w:trHeight w:val="70"/>
        </w:trPr>
        <w:tc>
          <w:tcPr>
            <w:tcW w:w="658" w:type="dxa"/>
            <w:gridSpan w:val="2"/>
            <w:vMerge/>
            <w:tcBorders>
              <w:top w:val="nil"/>
            </w:tcBorders>
          </w:tcPr>
          <w:p w:rsidR="003B442A" w:rsidRPr="00F94B46" w:rsidRDefault="003B442A" w:rsidP="00F94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3" w:type="dxa"/>
            <w:tcBorders>
              <w:top w:val="nil"/>
            </w:tcBorders>
          </w:tcPr>
          <w:p w:rsidR="003B442A" w:rsidRPr="00F94B46" w:rsidRDefault="003B442A" w:rsidP="00F94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8" w:type="dxa"/>
            <w:gridSpan w:val="3"/>
            <w:tcBorders>
              <w:top w:val="nil"/>
            </w:tcBorders>
          </w:tcPr>
          <w:p w:rsidR="003B442A" w:rsidRPr="00F94B46" w:rsidRDefault="003B442A" w:rsidP="00F94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9" w:type="dxa"/>
            <w:gridSpan w:val="3"/>
            <w:tcBorders>
              <w:top w:val="nil"/>
            </w:tcBorders>
          </w:tcPr>
          <w:p w:rsidR="003B442A" w:rsidRPr="00F94B46" w:rsidRDefault="003B442A" w:rsidP="00F94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9" w:type="dxa"/>
            <w:vMerge/>
          </w:tcPr>
          <w:p w:rsidR="003B442A" w:rsidRPr="00F94B46" w:rsidRDefault="003B442A" w:rsidP="00F94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442A" w:rsidRPr="00F94B46" w:rsidTr="003F458F">
        <w:trPr>
          <w:trHeight w:val="80"/>
        </w:trPr>
        <w:tc>
          <w:tcPr>
            <w:tcW w:w="658" w:type="dxa"/>
            <w:gridSpan w:val="2"/>
          </w:tcPr>
          <w:p w:rsidR="003B442A" w:rsidRPr="00F94B46" w:rsidRDefault="003B442A" w:rsidP="009B59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3" w:type="dxa"/>
          </w:tcPr>
          <w:p w:rsidR="003B442A" w:rsidRPr="00F94B46" w:rsidRDefault="003B442A" w:rsidP="009B59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4B46">
              <w:rPr>
                <w:rFonts w:ascii="Times New Roman" w:hAnsi="Times New Roman"/>
                <w:b/>
                <w:i/>
                <w:sz w:val="24"/>
                <w:szCs w:val="24"/>
              </w:rPr>
              <w:t>Итого по дисциплине</w:t>
            </w:r>
          </w:p>
        </w:tc>
        <w:tc>
          <w:tcPr>
            <w:tcW w:w="1888" w:type="dxa"/>
            <w:gridSpan w:val="3"/>
          </w:tcPr>
          <w:p w:rsidR="003B442A" w:rsidRPr="00F94B46" w:rsidRDefault="003B442A" w:rsidP="009B593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94B46">
              <w:rPr>
                <w:rFonts w:ascii="Times New Roman" w:hAnsi="Times New Roman"/>
                <w:b/>
                <w:i/>
                <w:sz w:val="24"/>
                <w:szCs w:val="24"/>
              </w:rPr>
              <w:t>100</w:t>
            </w:r>
          </w:p>
        </w:tc>
        <w:tc>
          <w:tcPr>
            <w:tcW w:w="1939" w:type="dxa"/>
            <w:gridSpan w:val="3"/>
          </w:tcPr>
          <w:p w:rsidR="003B442A" w:rsidRPr="00F94B46" w:rsidRDefault="003B442A" w:rsidP="00F94B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9" w:type="dxa"/>
          </w:tcPr>
          <w:p w:rsidR="003B442A" w:rsidRPr="00F94B46" w:rsidRDefault="003B442A" w:rsidP="003F45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3B442A" w:rsidRPr="00F94B46" w:rsidRDefault="003B442A" w:rsidP="00F94B4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3B442A" w:rsidRPr="00F94B46" w:rsidRDefault="003B442A" w:rsidP="00F94B4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3B442A" w:rsidRPr="00F94B46" w:rsidRDefault="003B442A" w:rsidP="00F94B4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F94B46">
        <w:rPr>
          <w:rFonts w:ascii="Times New Roman" w:hAnsi="Times New Roman"/>
          <w:sz w:val="24"/>
          <w:szCs w:val="24"/>
        </w:rPr>
        <w:t>Преподаватель Гирфанова Людмила Петровна</w:t>
      </w:r>
    </w:p>
    <w:p w:rsidR="003B442A" w:rsidRPr="00F94B46" w:rsidRDefault="003B442A" w:rsidP="00F94B46">
      <w:pPr>
        <w:pStyle w:val="Style1"/>
        <w:widowControl/>
        <w:spacing w:line="240" w:lineRule="auto"/>
        <w:ind w:left="2160" w:right="1613"/>
        <w:rPr>
          <w:rStyle w:val="FontStyle20"/>
          <w:bCs/>
          <w:sz w:val="24"/>
        </w:rPr>
      </w:pPr>
    </w:p>
    <w:sectPr w:rsidR="003B442A" w:rsidRPr="00F94B46" w:rsidSect="00FF50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atang">
    <w:altName w:val="ўа¬»¬¦¬ў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43746"/>
    <w:multiLevelType w:val="hybridMultilevel"/>
    <w:tmpl w:val="1D6049E2"/>
    <w:lvl w:ilvl="0" w:tplc="C2A240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04F43EB9"/>
    <w:multiLevelType w:val="hybridMultilevel"/>
    <w:tmpl w:val="5798F42C"/>
    <w:lvl w:ilvl="0" w:tplc="CC6E28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50E17CC"/>
    <w:multiLevelType w:val="multilevel"/>
    <w:tmpl w:val="8A568E96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584"/>
        </w:tabs>
        <w:ind w:left="1584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2016"/>
        </w:tabs>
        <w:ind w:left="2016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2808"/>
        </w:tabs>
        <w:ind w:left="2808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72"/>
        </w:tabs>
        <w:ind w:left="3672" w:hanging="108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464"/>
        </w:tabs>
        <w:ind w:left="4464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896"/>
        </w:tabs>
        <w:ind w:left="4896" w:hanging="1440"/>
      </w:pPr>
      <w:rPr>
        <w:rFonts w:cs="Times New Roman"/>
      </w:rPr>
    </w:lvl>
  </w:abstractNum>
  <w:abstractNum w:abstractNumId="3">
    <w:nsid w:val="055E2977"/>
    <w:multiLevelType w:val="hybridMultilevel"/>
    <w:tmpl w:val="8AFC7810"/>
    <w:lvl w:ilvl="0" w:tplc="92BE26E8">
      <w:start w:val="3"/>
      <w:numFmt w:val="decimal"/>
      <w:lvlText w:val="%1."/>
      <w:lvlJc w:val="left"/>
      <w:pPr>
        <w:ind w:left="108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0CC473B8"/>
    <w:multiLevelType w:val="hybridMultilevel"/>
    <w:tmpl w:val="43D80A96"/>
    <w:lvl w:ilvl="0" w:tplc="FFFFFFFF">
      <w:start w:val="1"/>
      <w:numFmt w:val="decimal"/>
      <w:lvlText w:val="%1."/>
      <w:lvlJc w:val="left"/>
      <w:pPr>
        <w:tabs>
          <w:tab w:val="num" w:pos="1786"/>
        </w:tabs>
        <w:ind w:left="1786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506"/>
        </w:tabs>
        <w:ind w:left="2506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3226"/>
        </w:tabs>
        <w:ind w:left="3226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946"/>
        </w:tabs>
        <w:ind w:left="3946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666"/>
        </w:tabs>
        <w:ind w:left="4666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5386"/>
        </w:tabs>
        <w:ind w:left="5386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6106"/>
        </w:tabs>
        <w:ind w:left="6106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826"/>
        </w:tabs>
        <w:ind w:left="6826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546"/>
        </w:tabs>
        <w:ind w:left="7546" w:hanging="180"/>
      </w:pPr>
      <w:rPr>
        <w:rFonts w:cs="Times New Roman"/>
      </w:rPr>
    </w:lvl>
  </w:abstractNum>
  <w:abstractNum w:abstractNumId="5">
    <w:nsid w:val="0D397015"/>
    <w:multiLevelType w:val="hybridMultilevel"/>
    <w:tmpl w:val="8AFC7810"/>
    <w:lvl w:ilvl="0" w:tplc="92BE26E8">
      <w:start w:val="3"/>
      <w:numFmt w:val="decimal"/>
      <w:lvlText w:val="%1."/>
      <w:lvlJc w:val="left"/>
      <w:pPr>
        <w:ind w:left="108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0F5B46F9"/>
    <w:multiLevelType w:val="hybridMultilevel"/>
    <w:tmpl w:val="0E78672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10A83A74"/>
    <w:multiLevelType w:val="hybridMultilevel"/>
    <w:tmpl w:val="4FE6A12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8">
    <w:nsid w:val="18E2490F"/>
    <w:multiLevelType w:val="hybridMultilevel"/>
    <w:tmpl w:val="3842BE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CBA5219"/>
    <w:multiLevelType w:val="hybridMultilevel"/>
    <w:tmpl w:val="CBB42F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E583B3D"/>
    <w:multiLevelType w:val="hybridMultilevel"/>
    <w:tmpl w:val="E0F847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0C83DC8"/>
    <w:multiLevelType w:val="hybridMultilevel"/>
    <w:tmpl w:val="4280A606"/>
    <w:lvl w:ilvl="0" w:tplc="DA6E33E8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Batang" w:hAnsi="Times New Roman"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>
    <w:nsid w:val="20D704ED"/>
    <w:multiLevelType w:val="hybridMultilevel"/>
    <w:tmpl w:val="3A4AA06E"/>
    <w:lvl w:ilvl="0" w:tplc="336AC3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4C4196"/>
    <w:multiLevelType w:val="hybridMultilevel"/>
    <w:tmpl w:val="C0E49044"/>
    <w:lvl w:ilvl="0" w:tplc="17D0E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7594C52"/>
    <w:multiLevelType w:val="hybridMultilevel"/>
    <w:tmpl w:val="6AC480A6"/>
    <w:lvl w:ilvl="0" w:tplc="95AC9422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9AA14EC"/>
    <w:multiLevelType w:val="hybridMultilevel"/>
    <w:tmpl w:val="90B01744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5EFE993C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6">
    <w:nsid w:val="2C127057"/>
    <w:multiLevelType w:val="hybridMultilevel"/>
    <w:tmpl w:val="2714701A"/>
    <w:lvl w:ilvl="0" w:tplc="409C14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7">
    <w:nsid w:val="2F6A3FC8"/>
    <w:multiLevelType w:val="hybridMultilevel"/>
    <w:tmpl w:val="237CCC1A"/>
    <w:lvl w:ilvl="0" w:tplc="A4C009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2971162"/>
    <w:multiLevelType w:val="hybridMultilevel"/>
    <w:tmpl w:val="C63C8CA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9">
    <w:nsid w:val="33D2445F"/>
    <w:multiLevelType w:val="hybridMultilevel"/>
    <w:tmpl w:val="58D09420"/>
    <w:lvl w:ilvl="0" w:tplc="0A3262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A142E63C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cs="Times New Roman"/>
        <w:b/>
      </w:rPr>
    </w:lvl>
    <w:lvl w:ilvl="2" w:tplc="2D465BF8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34B25D80"/>
    <w:multiLevelType w:val="multilevel"/>
    <w:tmpl w:val="FF4A45B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506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932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718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44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93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716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5142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928" w:hanging="2160"/>
      </w:pPr>
      <w:rPr>
        <w:rFonts w:cs="Times New Roman"/>
      </w:rPr>
    </w:lvl>
  </w:abstractNum>
  <w:abstractNum w:abstractNumId="21">
    <w:nsid w:val="37016E33"/>
    <w:multiLevelType w:val="multilevel"/>
    <w:tmpl w:val="C360D202"/>
    <w:lvl w:ilvl="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>
    <w:nsid w:val="37311649"/>
    <w:multiLevelType w:val="hybridMultilevel"/>
    <w:tmpl w:val="BEB6DAD6"/>
    <w:lvl w:ilvl="0" w:tplc="5EFE993C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3">
    <w:nsid w:val="38901DDF"/>
    <w:multiLevelType w:val="hybridMultilevel"/>
    <w:tmpl w:val="BC58F364"/>
    <w:lvl w:ilvl="0" w:tplc="AA0402E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4">
    <w:nsid w:val="39523452"/>
    <w:multiLevelType w:val="hybridMultilevel"/>
    <w:tmpl w:val="34643614"/>
    <w:lvl w:ilvl="0" w:tplc="24B8F2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5">
    <w:nsid w:val="3AF03E2A"/>
    <w:multiLevelType w:val="hybridMultilevel"/>
    <w:tmpl w:val="140A1438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6">
    <w:nsid w:val="3EC54141"/>
    <w:multiLevelType w:val="hybridMultilevel"/>
    <w:tmpl w:val="27A0717A"/>
    <w:lvl w:ilvl="0" w:tplc="5B6EE8D0">
      <w:start w:val="3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3EE05B88"/>
    <w:multiLevelType w:val="hybridMultilevel"/>
    <w:tmpl w:val="6C24262C"/>
    <w:lvl w:ilvl="0" w:tplc="254C2352">
      <w:start w:val="1"/>
      <w:numFmt w:val="decimal"/>
      <w:lvlText w:val="%1."/>
      <w:lvlJc w:val="left"/>
      <w:pPr>
        <w:tabs>
          <w:tab w:val="num" w:pos="1860"/>
        </w:tabs>
        <w:ind w:left="1860" w:hanging="11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8">
    <w:nsid w:val="48005AB7"/>
    <w:multiLevelType w:val="hybridMultilevel"/>
    <w:tmpl w:val="B85881F0"/>
    <w:lvl w:ilvl="0" w:tplc="3B5CC18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4E391A09"/>
    <w:multiLevelType w:val="hybridMultilevel"/>
    <w:tmpl w:val="1CF40544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0">
    <w:nsid w:val="4F5F3887"/>
    <w:multiLevelType w:val="hybridMultilevel"/>
    <w:tmpl w:val="C7140096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1">
    <w:nsid w:val="4FD274AB"/>
    <w:multiLevelType w:val="hybridMultilevel"/>
    <w:tmpl w:val="538CA53A"/>
    <w:lvl w:ilvl="0" w:tplc="EC424D8C">
      <w:start w:val="1"/>
      <w:numFmt w:val="decimal"/>
      <w:lvlText w:val="%1."/>
      <w:lvlJc w:val="left"/>
      <w:pPr>
        <w:tabs>
          <w:tab w:val="num" w:pos="0"/>
        </w:tabs>
        <w:ind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4FD31AE0"/>
    <w:multiLevelType w:val="hybridMultilevel"/>
    <w:tmpl w:val="ACA01F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551C66AF"/>
    <w:multiLevelType w:val="hybridMultilevel"/>
    <w:tmpl w:val="21E839E8"/>
    <w:lvl w:ilvl="0" w:tplc="04190001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34">
    <w:nsid w:val="662C7D1B"/>
    <w:multiLevelType w:val="hybridMultilevel"/>
    <w:tmpl w:val="29CE4AA2"/>
    <w:lvl w:ilvl="0" w:tplc="782245A2">
      <w:start w:val="17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35">
    <w:nsid w:val="68991649"/>
    <w:multiLevelType w:val="hybridMultilevel"/>
    <w:tmpl w:val="E26AB7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CD62838"/>
    <w:multiLevelType w:val="hybridMultilevel"/>
    <w:tmpl w:val="633EA08E"/>
    <w:lvl w:ilvl="0" w:tplc="FFFFFFFF">
      <w:start w:val="1"/>
      <w:numFmt w:val="decimal"/>
      <w:lvlText w:val="%1."/>
      <w:lvlJc w:val="left"/>
      <w:pPr>
        <w:tabs>
          <w:tab w:val="num" w:pos="1786"/>
        </w:tabs>
        <w:ind w:left="1786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506"/>
        </w:tabs>
        <w:ind w:left="2506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3226"/>
        </w:tabs>
        <w:ind w:left="3226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946"/>
        </w:tabs>
        <w:ind w:left="3946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666"/>
        </w:tabs>
        <w:ind w:left="4666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5386"/>
        </w:tabs>
        <w:ind w:left="5386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6106"/>
        </w:tabs>
        <w:ind w:left="6106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826"/>
        </w:tabs>
        <w:ind w:left="6826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546"/>
        </w:tabs>
        <w:ind w:left="7546" w:hanging="180"/>
      </w:pPr>
      <w:rPr>
        <w:rFonts w:cs="Times New Roman"/>
      </w:rPr>
    </w:lvl>
  </w:abstractNum>
  <w:abstractNum w:abstractNumId="37">
    <w:nsid w:val="70A3729B"/>
    <w:multiLevelType w:val="hybridMultilevel"/>
    <w:tmpl w:val="E076CC0A"/>
    <w:lvl w:ilvl="0" w:tplc="CC02DC16">
      <w:start w:val="9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8">
    <w:nsid w:val="721C6ABB"/>
    <w:multiLevelType w:val="hybridMultilevel"/>
    <w:tmpl w:val="62C231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>
    <w:nsid w:val="729E67B8"/>
    <w:multiLevelType w:val="hybridMultilevel"/>
    <w:tmpl w:val="A8C6434C"/>
    <w:lvl w:ilvl="0" w:tplc="FFFFFFFF">
      <w:start w:val="1"/>
      <w:numFmt w:val="decimal"/>
      <w:lvlText w:val="%1."/>
      <w:lvlJc w:val="left"/>
      <w:pPr>
        <w:tabs>
          <w:tab w:val="num" w:pos="1786"/>
        </w:tabs>
        <w:ind w:left="1786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506"/>
        </w:tabs>
        <w:ind w:left="2506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3226"/>
        </w:tabs>
        <w:ind w:left="3226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946"/>
        </w:tabs>
        <w:ind w:left="3946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666"/>
        </w:tabs>
        <w:ind w:left="4666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5386"/>
        </w:tabs>
        <w:ind w:left="5386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6106"/>
        </w:tabs>
        <w:ind w:left="6106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826"/>
        </w:tabs>
        <w:ind w:left="6826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7546"/>
        </w:tabs>
        <w:ind w:left="7546" w:hanging="180"/>
      </w:pPr>
      <w:rPr>
        <w:rFonts w:cs="Times New Roman"/>
      </w:rPr>
    </w:lvl>
  </w:abstractNum>
  <w:abstractNum w:abstractNumId="40">
    <w:nsid w:val="74133E47"/>
    <w:multiLevelType w:val="hybridMultilevel"/>
    <w:tmpl w:val="F6FEF41C"/>
    <w:lvl w:ilvl="0" w:tplc="FFFFFFF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4897212"/>
    <w:multiLevelType w:val="hybridMultilevel"/>
    <w:tmpl w:val="1ABE738E"/>
    <w:lvl w:ilvl="0" w:tplc="AE5C932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2">
    <w:nsid w:val="79BB3B1A"/>
    <w:multiLevelType w:val="hybridMultilevel"/>
    <w:tmpl w:val="10A4E39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3">
    <w:nsid w:val="7B7B61E4"/>
    <w:multiLevelType w:val="hybridMultilevel"/>
    <w:tmpl w:val="AB56B3CE"/>
    <w:lvl w:ilvl="0" w:tplc="65D400B0">
      <w:start w:val="1"/>
      <w:numFmt w:val="decimal"/>
      <w:lvlText w:val="%1."/>
      <w:lvlJc w:val="left"/>
      <w:pPr>
        <w:tabs>
          <w:tab w:val="num" w:pos="0"/>
        </w:tabs>
        <w:ind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4">
    <w:nsid w:val="7B8C0508"/>
    <w:multiLevelType w:val="hybridMultilevel"/>
    <w:tmpl w:val="9D30DA3E"/>
    <w:lvl w:ilvl="0" w:tplc="CA5CA95C">
      <w:start w:val="1"/>
      <w:numFmt w:val="decimal"/>
      <w:lvlText w:val="%1."/>
      <w:lvlJc w:val="left"/>
      <w:pPr>
        <w:tabs>
          <w:tab w:val="num" w:pos="1894"/>
        </w:tabs>
        <w:ind w:left="1894" w:hanging="1185"/>
      </w:pPr>
      <w:rPr>
        <w:rFonts w:cs="Times New Roman"/>
        <w:b w:val="0"/>
      </w:rPr>
    </w:lvl>
    <w:lvl w:ilvl="1" w:tplc="0419000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0419000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0419000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0419000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419000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0419000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419000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419000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5">
    <w:nsid w:val="7F9135DA"/>
    <w:multiLevelType w:val="hybridMultilevel"/>
    <w:tmpl w:val="72A215D4"/>
    <w:lvl w:ilvl="0" w:tplc="336AC3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5"/>
  </w:num>
  <w:num w:numId="3">
    <w:abstractNumId w:val="12"/>
  </w:num>
  <w:num w:numId="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3"/>
  </w:num>
  <w:num w:numId="23">
    <w:abstractNumId w:val="29"/>
  </w:num>
  <w:num w:numId="24">
    <w:abstractNumId w:val="25"/>
  </w:num>
  <w:num w:numId="25">
    <w:abstractNumId w:val="27"/>
  </w:num>
  <w:num w:numId="26">
    <w:abstractNumId w:val="39"/>
  </w:num>
  <w:num w:numId="2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</w:num>
  <w:num w:numId="33">
    <w:abstractNumId w:val="22"/>
  </w:num>
  <w:num w:numId="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7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4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"/>
  </w:num>
  <w:num w:numId="41">
    <w:abstractNumId w:val="3"/>
  </w:num>
  <w:num w:numId="42">
    <w:abstractNumId w:val="4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"/>
  </w:num>
  <w:num w:numId="46">
    <w:abstractNumId w:val="8"/>
  </w:num>
  <w:num w:numId="47">
    <w:abstractNumId w:val="21"/>
  </w:num>
  <w:numIdMacAtCleanup w:val="3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3BF9"/>
    <w:rsid w:val="000468BE"/>
    <w:rsid w:val="00071DF6"/>
    <w:rsid w:val="000C1FEF"/>
    <w:rsid w:val="000C76D9"/>
    <w:rsid w:val="001577CF"/>
    <w:rsid w:val="001A63C0"/>
    <w:rsid w:val="0020447A"/>
    <w:rsid w:val="002133C6"/>
    <w:rsid w:val="00231CAE"/>
    <w:rsid w:val="00245D5B"/>
    <w:rsid w:val="0025326A"/>
    <w:rsid w:val="00255CBC"/>
    <w:rsid w:val="0026171E"/>
    <w:rsid w:val="0028428A"/>
    <w:rsid w:val="00292D0B"/>
    <w:rsid w:val="002A4774"/>
    <w:rsid w:val="002E233A"/>
    <w:rsid w:val="003B442A"/>
    <w:rsid w:val="003F458F"/>
    <w:rsid w:val="00403BDF"/>
    <w:rsid w:val="00472656"/>
    <w:rsid w:val="00477510"/>
    <w:rsid w:val="00486220"/>
    <w:rsid w:val="004B42B8"/>
    <w:rsid w:val="004C7C20"/>
    <w:rsid w:val="004D2A59"/>
    <w:rsid w:val="004D6515"/>
    <w:rsid w:val="004E5B00"/>
    <w:rsid w:val="004F12D7"/>
    <w:rsid w:val="00531F6F"/>
    <w:rsid w:val="00534A9F"/>
    <w:rsid w:val="00562DB3"/>
    <w:rsid w:val="00611EF6"/>
    <w:rsid w:val="00617C4C"/>
    <w:rsid w:val="0063686A"/>
    <w:rsid w:val="006E136E"/>
    <w:rsid w:val="006E2FB0"/>
    <w:rsid w:val="0070307C"/>
    <w:rsid w:val="007043EC"/>
    <w:rsid w:val="00784B35"/>
    <w:rsid w:val="007953EF"/>
    <w:rsid w:val="007A34E6"/>
    <w:rsid w:val="007C070F"/>
    <w:rsid w:val="00826EB3"/>
    <w:rsid w:val="00882973"/>
    <w:rsid w:val="00884869"/>
    <w:rsid w:val="008A1684"/>
    <w:rsid w:val="008B474F"/>
    <w:rsid w:val="008F6703"/>
    <w:rsid w:val="0091331C"/>
    <w:rsid w:val="00917140"/>
    <w:rsid w:val="00917EE4"/>
    <w:rsid w:val="00936833"/>
    <w:rsid w:val="0094258C"/>
    <w:rsid w:val="009679D1"/>
    <w:rsid w:val="009A2E50"/>
    <w:rsid w:val="009B5930"/>
    <w:rsid w:val="009F26EE"/>
    <w:rsid w:val="009F7BCA"/>
    <w:rsid w:val="00A01F33"/>
    <w:rsid w:val="00A0245D"/>
    <w:rsid w:val="00A03BF9"/>
    <w:rsid w:val="00A119BE"/>
    <w:rsid w:val="00A25102"/>
    <w:rsid w:val="00A95C92"/>
    <w:rsid w:val="00AE1B50"/>
    <w:rsid w:val="00B17576"/>
    <w:rsid w:val="00B320EF"/>
    <w:rsid w:val="00B721D3"/>
    <w:rsid w:val="00C6421A"/>
    <w:rsid w:val="00CD419C"/>
    <w:rsid w:val="00D10EA6"/>
    <w:rsid w:val="00D40D81"/>
    <w:rsid w:val="00D52108"/>
    <w:rsid w:val="00DA634A"/>
    <w:rsid w:val="00DF6185"/>
    <w:rsid w:val="00E63DB0"/>
    <w:rsid w:val="00E814FD"/>
    <w:rsid w:val="00EC249A"/>
    <w:rsid w:val="00F218FE"/>
    <w:rsid w:val="00F27008"/>
    <w:rsid w:val="00F501A6"/>
    <w:rsid w:val="00F94B46"/>
    <w:rsid w:val="00FB573B"/>
    <w:rsid w:val="00FF50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A03BF9"/>
    <w:pPr>
      <w:spacing w:after="200" w:line="276" w:lineRule="auto"/>
    </w:pPr>
    <w:rPr>
      <w:rFonts w:eastAsia="Times New Roman"/>
    </w:rPr>
  </w:style>
  <w:style w:type="paragraph" w:styleId="Heading1">
    <w:name w:val="heading 1"/>
    <w:basedOn w:val="Normal"/>
    <w:link w:val="Heading1Char"/>
    <w:uiPriority w:val="99"/>
    <w:qFormat/>
    <w:rsid w:val="00A03BF9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F6703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F6703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03BF9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8F6703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8F6703"/>
    <w:rPr>
      <w:rFonts w:ascii="Arial" w:hAnsi="Arial" w:cs="Arial"/>
      <w:b/>
      <w:bCs/>
      <w:sz w:val="26"/>
      <w:szCs w:val="26"/>
      <w:lang w:eastAsia="ru-RU"/>
    </w:rPr>
  </w:style>
  <w:style w:type="character" w:styleId="Hyperlink">
    <w:name w:val="Hyperlink"/>
    <w:basedOn w:val="DefaultParagraphFont"/>
    <w:uiPriority w:val="99"/>
    <w:semiHidden/>
    <w:rsid w:val="00A03BF9"/>
    <w:rPr>
      <w:rFonts w:cs="Times New Roman"/>
      <w:color w:val="0000FF"/>
      <w:u w:val="single"/>
    </w:rPr>
  </w:style>
  <w:style w:type="paragraph" w:styleId="List2">
    <w:name w:val="List 2"/>
    <w:basedOn w:val="Normal"/>
    <w:uiPriority w:val="99"/>
    <w:semiHidden/>
    <w:rsid w:val="00A03BF9"/>
    <w:pPr>
      <w:spacing w:after="0" w:line="240" w:lineRule="auto"/>
      <w:ind w:left="566" w:hanging="283"/>
    </w:pPr>
    <w:rPr>
      <w:rFonts w:ascii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rsid w:val="00A03BF9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A03BF9"/>
    <w:rPr>
      <w:rFonts w:ascii="Times New Roman" w:hAnsi="Times New Roman" w:cs="Times New Roman"/>
      <w:sz w:val="24"/>
      <w:szCs w:val="24"/>
    </w:rPr>
  </w:style>
  <w:style w:type="character" w:customStyle="1" w:styleId="BodyTextIndentChar">
    <w:name w:val="Body Text Indent Char"/>
    <w:aliases w:val="текст Char,Основной текст 1 Char"/>
    <w:basedOn w:val="DefaultParagraphFont"/>
    <w:link w:val="BodyTextIndent"/>
    <w:uiPriority w:val="99"/>
    <w:locked/>
    <w:rsid w:val="00A03BF9"/>
    <w:rPr>
      <w:rFonts w:ascii="TimesET" w:eastAsia="Batang" w:hAnsi="TimesET" w:cs="Times New Roman"/>
      <w:sz w:val="28"/>
    </w:rPr>
  </w:style>
  <w:style w:type="paragraph" w:styleId="BodyTextIndent">
    <w:name w:val="Body Text Indent"/>
    <w:aliases w:val="текст,Основной текст 1"/>
    <w:basedOn w:val="Normal"/>
    <w:link w:val="BodyTextIndentChar"/>
    <w:uiPriority w:val="99"/>
    <w:rsid w:val="00A03BF9"/>
    <w:pPr>
      <w:tabs>
        <w:tab w:val="num" w:pos="643"/>
      </w:tabs>
      <w:spacing w:after="0" w:line="360" w:lineRule="atLeast"/>
      <w:ind w:firstLine="482"/>
      <w:jc w:val="both"/>
    </w:pPr>
    <w:rPr>
      <w:rFonts w:ascii="TimesET" w:eastAsia="Batang" w:hAnsi="TimesET"/>
      <w:sz w:val="28"/>
    </w:rPr>
  </w:style>
  <w:style w:type="character" w:customStyle="1" w:styleId="BodyTextIndentChar1">
    <w:name w:val="Body Text Indent Char1"/>
    <w:aliases w:val="текст Char1,Основной текст 1 Char1"/>
    <w:basedOn w:val="DefaultParagraphFont"/>
    <w:link w:val="BodyTextIndent"/>
    <w:uiPriority w:val="99"/>
    <w:semiHidden/>
    <w:locked/>
    <w:rPr>
      <w:rFonts w:eastAsia="Times New Roman" w:cs="Times New Roman"/>
    </w:rPr>
  </w:style>
  <w:style w:type="character" w:customStyle="1" w:styleId="1">
    <w:name w:val="Основной текст с отступом Знак1"/>
    <w:basedOn w:val="DefaultParagraphFont"/>
    <w:uiPriority w:val="99"/>
    <w:semiHidden/>
    <w:rsid w:val="00A03BF9"/>
    <w:rPr>
      <w:rFonts w:ascii="Calibri" w:hAnsi="Calibri" w:cs="Times New Roman"/>
      <w:lang w:eastAsia="ru-RU"/>
    </w:rPr>
  </w:style>
  <w:style w:type="character" w:customStyle="1" w:styleId="PlainTextChar">
    <w:name w:val="Plain Text Char"/>
    <w:aliases w:val="Знак Char"/>
    <w:basedOn w:val="DefaultParagraphFont"/>
    <w:link w:val="PlainText"/>
    <w:uiPriority w:val="99"/>
    <w:locked/>
    <w:rsid w:val="00A03BF9"/>
    <w:rPr>
      <w:rFonts w:ascii="Courier New" w:hAnsi="Courier New" w:cs="Courier New"/>
    </w:rPr>
  </w:style>
  <w:style w:type="paragraph" w:styleId="PlainText">
    <w:name w:val="Plain Text"/>
    <w:aliases w:val="Знак"/>
    <w:basedOn w:val="Normal"/>
    <w:link w:val="PlainTextChar"/>
    <w:uiPriority w:val="99"/>
    <w:rsid w:val="00A03BF9"/>
    <w:pPr>
      <w:spacing w:after="0" w:line="240" w:lineRule="auto"/>
    </w:pPr>
    <w:rPr>
      <w:rFonts w:ascii="Courier New" w:eastAsia="Calibri" w:hAnsi="Courier New" w:cs="Courier New"/>
    </w:rPr>
  </w:style>
  <w:style w:type="character" w:customStyle="1" w:styleId="PlainTextChar1">
    <w:name w:val="Plain Text Char1"/>
    <w:aliases w:val="Знак Char1"/>
    <w:basedOn w:val="DefaultParagraphFont"/>
    <w:link w:val="PlainText"/>
    <w:uiPriority w:val="99"/>
    <w:semiHidden/>
    <w:locked/>
    <w:rPr>
      <w:rFonts w:ascii="Courier New" w:hAnsi="Courier New" w:cs="Courier New"/>
      <w:sz w:val="20"/>
      <w:szCs w:val="20"/>
    </w:rPr>
  </w:style>
  <w:style w:type="character" w:customStyle="1" w:styleId="10">
    <w:name w:val="Текст Знак1"/>
    <w:aliases w:val="Знак Знак1"/>
    <w:basedOn w:val="DefaultParagraphFont"/>
    <w:uiPriority w:val="99"/>
    <w:semiHidden/>
    <w:rsid w:val="00A03BF9"/>
    <w:rPr>
      <w:rFonts w:ascii="Consolas" w:hAnsi="Consolas" w:cs="Times New Roman"/>
      <w:sz w:val="21"/>
      <w:szCs w:val="21"/>
      <w:lang w:eastAsia="ru-RU"/>
    </w:rPr>
  </w:style>
  <w:style w:type="paragraph" w:styleId="ListParagraph">
    <w:name w:val="List Paragraph"/>
    <w:basedOn w:val="Normal"/>
    <w:uiPriority w:val="99"/>
    <w:qFormat/>
    <w:rsid w:val="00A03BF9"/>
    <w:pPr>
      <w:spacing w:after="0" w:line="240" w:lineRule="auto"/>
      <w:ind w:left="708"/>
    </w:pPr>
    <w:rPr>
      <w:rFonts w:ascii="Times New Roman" w:hAnsi="Times New Roman"/>
      <w:sz w:val="24"/>
      <w:szCs w:val="24"/>
    </w:rPr>
  </w:style>
  <w:style w:type="character" w:customStyle="1" w:styleId="Internetlink1">
    <w:name w:val="Internet link1"/>
    <w:uiPriority w:val="99"/>
    <w:rsid w:val="00A03BF9"/>
    <w:rPr>
      <w:color w:val="000080"/>
      <w:u w:val="single"/>
    </w:rPr>
  </w:style>
  <w:style w:type="paragraph" w:styleId="List">
    <w:name w:val="List"/>
    <w:basedOn w:val="Normal"/>
    <w:uiPriority w:val="99"/>
    <w:semiHidden/>
    <w:rsid w:val="008F6703"/>
    <w:pPr>
      <w:ind w:left="283" w:hanging="283"/>
      <w:contextualSpacing/>
    </w:pPr>
  </w:style>
  <w:style w:type="paragraph" w:styleId="NormalWeb">
    <w:name w:val="Normal (Web)"/>
    <w:basedOn w:val="Normal"/>
    <w:uiPriority w:val="99"/>
    <w:rsid w:val="008F670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8F6703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F6703"/>
    <w:rPr>
      <w:rFonts w:ascii="Times New Roman" w:hAnsi="Times New Roman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uiPriority w:val="99"/>
    <w:qFormat/>
    <w:rsid w:val="008F6703"/>
    <w:pPr>
      <w:spacing w:after="0" w:line="240" w:lineRule="auto"/>
      <w:jc w:val="center"/>
    </w:pPr>
    <w:rPr>
      <w:rFonts w:ascii="Times New Roman" w:hAnsi="Times New Roman"/>
      <w:b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8F6703"/>
    <w:rPr>
      <w:rFonts w:ascii="Times New Roman" w:hAnsi="Times New Roman" w:cs="Times New Roman"/>
      <w:b/>
      <w:sz w:val="28"/>
      <w:szCs w:val="28"/>
      <w:lang w:eastAsia="ru-RU"/>
    </w:rPr>
  </w:style>
  <w:style w:type="paragraph" w:styleId="BodyText2">
    <w:name w:val="Body Text 2"/>
    <w:basedOn w:val="Normal"/>
    <w:link w:val="BodyText2Char"/>
    <w:uiPriority w:val="99"/>
    <w:rsid w:val="008F6703"/>
    <w:pPr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8F6703"/>
    <w:rPr>
      <w:rFonts w:ascii="Times New Roman" w:hAnsi="Times New Rom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rsid w:val="008F6703"/>
    <w:pPr>
      <w:spacing w:after="120" w:line="48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8F6703"/>
    <w:rPr>
      <w:rFonts w:ascii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semiHidden/>
    <w:rsid w:val="008F6703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8F6703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">
    <w:name w:val="Заголовок в таблице"/>
    <w:basedOn w:val="Heading2"/>
    <w:uiPriority w:val="99"/>
    <w:rsid w:val="008F6703"/>
    <w:pPr>
      <w:spacing w:before="120" w:after="0"/>
      <w:jc w:val="center"/>
    </w:pPr>
    <w:rPr>
      <w:b w:val="0"/>
      <w:bCs w:val="0"/>
      <w:i w:val="0"/>
      <w:iCs w:val="0"/>
      <w:sz w:val="20"/>
      <w:szCs w:val="20"/>
    </w:rPr>
  </w:style>
  <w:style w:type="paragraph" w:customStyle="1" w:styleId="Style1">
    <w:name w:val="Style1"/>
    <w:basedOn w:val="Normal"/>
    <w:uiPriority w:val="99"/>
    <w:rsid w:val="008F6703"/>
    <w:pPr>
      <w:widowControl w:val="0"/>
      <w:autoSpaceDE w:val="0"/>
      <w:autoSpaceDN w:val="0"/>
      <w:adjustRightInd w:val="0"/>
      <w:spacing w:after="0" w:line="331" w:lineRule="exact"/>
      <w:jc w:val="center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uiPriority w:val="99"/>
    <w:rsid w:val="008F6703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8F6703"/>
    <w:rPr>
      <w:rFonts w:cs="Times New Roman"/>
    </w:rPr>
  </w:style>
  <w:style w:type="character" w:customStyle="1" w:styleId="FontStyle20">
    <w:name w:val="Font Style20"/>
    <w:uiPriority w:val="99"/>
    <w:rsid w:val="008F6703"/>
    <w:rPr>
      <w:rFonts w:ascii="Times New Roman" w:hAnsi="Times New Roman"/>
      <w:b/>
      <w:sz w:val="26"/>
    </w:rPr>
  </w:style>
  <w:style w:type="paragraph" w:customStyle="1" w:styleId="11">
    <w:name w:val="Абзац списка1"/>
    <w:basedOn w:val="Normal"/>
    <w:uiPriority w:val="99"/>
    <w:rsid w:val="006E2FB0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</w:rPr>
  </w:style>
  <w:style w:type="character" w:customStyle="1" w:styleId="2Exact">
    <w:name w:val="Подпись к картинке (2) Exact"/>
    <w:basedOn w:val="DefaultParagraphFont"/>
    <w:link w:val="2"/>
    <w:uiPriority w:val="99"/>
    <w:locked/>
    <w:rsid w:val="006E2FB0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">
    <w:name w:val="Подпись к картинке (2)"/>
    <w:basedOn w:val="Normal"/>
    <w:link w:val="2Exact"/>
    <w:uiPriority w:val="99"/>
    <w:rsid w:val="006E2FB0"/>
    <w:pPr>
      <w:widowControl w:val="0"/>
      <w:shd w:val="clear" w:color="auto" w:fill="FFFFFF"/>
      <w:spacing w:after="0" w:line="240" w:lineRule="atLeast"/>
    </w:pPr>
    <w:rPr>
      <w:rFonts w:ascii="Times New Roman" w:hAnsi="Times New Roman"/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202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2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2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2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166</Words>
  <Characters>952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user</dc:creator>
  <cp:keywords/>
  <dc:description/>
  <cp:lastModifiedBy>user</cp:lastModifiedBy>
  <cp:revision>2</cp:revision>
  <dcterms:created xsi:type="dcterms:W3CDTF">2019-06-23T13:18:00Z</dcterms:created>
  <dcterms:modified xsi:type="dcterms:W3CDTF">2019-06-23T13:18:00Z</dcterms:modified>
</cp:coreProperties>
</file>